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8EE8A" w14:textId="77777777" w:rsidR="00FA6276" w:rsidRPr="00FA2120" w:rsidRDefault="00FA6276" w:rsidP="00FA6276">
      <w:pPr>
        <w:pStyle w:val="Pripombabesedilo"/>
        <w:jc w:val="center"/>
        <w:rPr>
          <w:rFonts w:asciiTheme="minorHAnsi" w:hAnsiTheme="minorHAnsi" w:cstheme="minorHAnsi"/>
          <w:b/>
        </w:rPr>
      </w:pPr>
    </w:p>
    <w:p w14:paraId="65B3E552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b/>
          <w:sz w:val="22"/>
          <w:szCs w:val="22"/>
        </w:rPr>
      </w:pPr>
    </w:p>
    <w:p w14:paraId="417155AD" w14:textId="77777777" w:rsidR="00D676B1" w:rsidRPr="00FA2120" w:rsidRDefault="00FA6276" w:rsidP="00D676B1">
      <w:pPr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Ponudnik:</w:t>
      </w:r>
      <w:r w:rsidRPr="00FA2120">
        <w:rPr>
          <w:rFonts w:asciiTheme="minorHAnsi" w:hAnsiTheme="minorHAnsi" w:cstheme="minorHAnsi"/>
          <w:sz w:val="22"/>
          <w:szCs w:val="22"/>
        </w:rPr>
        <w:tab/>
      </w:r>
      <w:r w:rsidR="00D676B1"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3F0B45A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443A6C1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ki ga zastopa __________________________________________________</w:t>
      </w:r>
    </w:p>
    <w:p w14:paraId="22610D96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ID za DDV: ____________________________________________________</w:t>
      </w:r>
    </w:p>
    <w:p w14:paraId="0052F44F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matična številka:________________________________________________</w:t>
      </w:r>
    </w:p>
    <w:p w14:paraId="097332C0" w14:textId="77777777" w:rsidR="00FA6276" w:rsidRPr="00FA2120" w:rsidRDefault="00FA6276" w:rsidP="00D676B1">
      <w:pPr>
        <w:tabs>
          <w:tab w:val="left" w:pos="1254"/>
        </w:tabs>
        <w:rPr>
          <w:rFonts w:asciiTheme="minorHAnsi" w:hAnsiTheme="minorHAnsi" w:cstheme="minorHAnsi"/>
          <w:sz w:val="22"/>
          <w:szCs w:val="22"/>
        </w:rPr>
      </w:pPr>
    </w:p>
    <w:p w14:paraId="236E9E22" w14:textId="77777777" w:rsid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65B550E9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7EDF20A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E6B67A9" w14:textId="77777777" w:rsidR="005F0710" w:rsidRP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7974AC50" w14:textId="77777777" w:rsidR="00FA6276" w:rsidRPr="00CC3958" w:rsidRDefault="00FA6276" w:rsidP="00FA6276">
      <w:pPr>
        <w:jc w:val="center"/>
        <w:rPr>
          <w:rFonts w:cs="Arial"/>
        </w:rPr>
      </w:pPr>
    </w:p>
    <w:p w14:paraId="0C0364E3" w14:textId="77777777" w:rsidR="00FA6276" w:rsidRPr="00FA2120" w:rsidRDefault="0060700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>POOBLASTILO</w:t>
      </w:r>
      <w:r w:rsidR="00FA6276" w:rsidRPr="00FA2120">
        <w:rPr>
          <w:rFonts w:asciiTheme="minorHAnsi" w:hAnsiTheme="minorHAnsi" w:cstheme="minorHAnsi"/>
          <w:b/>
          <w:sz w:val="22"/>
          <w:szCs w:val="22"/>
        </w:rPr>
        <w:t xml:space="preserve"> PONUDNIKA</w:t>
      </w:r>
    </w:p>
    <w:p w14:paraId="79421AA0" w14:textId="77777777" w:rsidR="00FA6276" w:rsidRPr="00FA2120" w:rsidRDefault="00FA627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 xml:space="preserve">za pridobitev podatkov </w:t>
      </w:r>
    </w:p>
    <w:p w14:paraId="780454DF" w14:textId="77777777" w:rsidR="00FA6276" w:rsidRPr="00CC3958" w:rsidRDefault="00FA6276" w:rsidP="00FA6276">
      <w:pPr>
        <w:pStyle w:val="Telobesedila3"/>
        <w:spacing w:after="0"/>
        <w:jc w:val="center"/>
        <w:rPr>
          <w:rFonts w:cs="Arial"/>
          <w:sz w:val="24"/>
          <w:szCs w:val="24"/>
        </w:rPr>
      </w:pPr>
    </w:p>
    <w:p w14:paraId="5938ECD1" w14:textId="77777777" w:rsidR="00FA6276" w:rsidRPr="00CC3958" w:rsidRDefault="00FA6276" w:rsidP="00FA6276">
      <w:pPr>
        <w:pStyle w:val="Pripombabesedilo"/>
        <w:rPr>
          <w:rFonts w:ascii="Arial" w:hAnsi="Arial" w:cs="Arial"/>
          <w:sz w:val="24"/>
          <w:szCs w:val="24"/>
        </w:rPr>
      </w:pPr>
    </w:p>
    <w:p w14:paraId="77E1E6DD" w14:textId="72E96230" w:rsidR="00FA6276" w:rsidRPr="00FA2120" w:rsidRDefault="00FA6276" w:rsidP="00FA6276">
      <w:pPr>
        <w:pStyle w:val="Pripombabesedilo"/>
        <w:rPr>
          <w:rFonts w:ascii="Calibri" w:hAnsi="Calibri" w:cs="Calibri"/>
          <w:i w:val="0"/>
          <w:sz w:val="22"/>
          <w:szCs w:val="22"/>
        </w:rPr>
      </w:pPr>
      <w:r w:rsidRPr="00FA2120">
        <w:rPr>
          <w:rFonts w:ascii="Calibri" w:hAnsi="Calibri" w:cs="Calibri"/>
          <w:i w:val="0"/>
          <w:sz w:val="22"/>
          <w:szCs w:val="22"/>
        </w:rPr>
        <w:t xml:space="preserve">Podpisani </w:t>
      </w:r>
      <w:r w:rsidR="00951A20" w:rsidRPr="00FA2120">
        <w:rPr>
          <w:rFonts w:ascii="Calibri" w:hAnsi="Calibri" w:cs="Calibri"/>
          <w:i w:val="0"/>
          <w:sz w:val="22"/>
          <w:szCs w:val="22"/>
        </w:rPr>
        <w:t xml:space="preserve">pooblaščamo </w:t>
      </w:r>
      <w:r w:rsidR="00FA2120">
        <w:rPr>
          <w:rFonts w:ascii="Calibri" w:hAnsi="Calibri" w:cs="Calibri"/>
          <w:i w:val="0"/>
          <w:sz w:val="22"/>
          <w:szCs w:val="22"/>
        </w:rPr>
        <w:t>Univerzo v Mariboru Medicinsko fakulteto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Taborska ulica 8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2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000 </w:t>
      </w:r>
      <w:r w:rsidR="00FA2120">
        <w:rPr>
          <w:rFonts w:ascii="Calibri" w:hAnsi="Calibri" w:cs="Calibri"/>
          <w:i w:val="0"/>
          <w:sz w:val="22"/>
          <w:szCs w:val="22"/>
        </w:rPr>
        <w:t>Maribor</w:t>
      </w:r>
      <w:r w:rsidRPr="00FA2120">
        <w:rPr>
          <w:rFonts w:ascii="Calibri" w:hAnsi="Calibri" w:cs="Calibri"/>
          <w:i w:val="0"/>
          <w:sz w:val="22"/>
          <w:szCs w:val="22"/>
        </w:rPr>
        <w:t>, matična številka:</w:t>
      </w:r>
      <w:r w:rsidRPr="00FA2120">
        <w:rPr>
          <w:rFonts w:ascii="Calibri" w:hAnsi="Calibri" w:cs="Calibri"/>
          <w:i w:val="0"/>
          <w:iCs/>
          <w:sz w:val="22"/>
          <w:szCs w:val="22"/>
        </w:rPr>
        <w:t xml:space="preserve"> </w:t>
      </w:r>
      <w:r w:rsidR="00FA2120" w:rsidRPr="00FA2120">
        <w:rPr>
          <w:rFonts w:ascii="Calibri" w:hAnsi="Calibri" w:cs="Calibri"/>
          <w:i w:val="0"/>
          <w:iCs/>
          <w:sz w:val="22"/>
        </w:rPr>
        <w:t>5089638048</w:t>
      </w:r>
      <w:r w:rsidRPr="00FA2120">
        <w:rPr>
          <w:rFonts w:ascii="Calibri" w:hAnsi="Calibri" w:cs="Calibri"/>
          <w:i w:val="0"/>
          <w:sz w:val="22"/>
          <w:szCs w:val="22"/>
        </w:rPr>
        <w:t>, ID št. za DDV: SI</w:t>
      </w:r>
      <w:r w:rsidR="00FA2120">
        <w:rPr>
          <w:rFonts w:ascii="Calibri" w:hAnsi="Calibri" w:cs="Calibri"/>
          <w:i w:val="0"/>
          <w:sz w:val="22"/>
          <w:szCs w:val="22"/>
        </w:rPr>
        <w:t>71674705</w:t>
      </w:r>
      <w:r w:rsidRPr="00FA2120">
        <w:rPr>
          <w:rFonts w:ascii="Calibri" w:hAnsi="Calibri" w:cs="Calibri"/>
          <w:i w:val="0"/>
          <w:sz w:val="22"/>
          <w:szCs w:val="22"/>
        </w:rPr>
        <w:t>, da za namene objavljenega javnega naročila</w:t>
      </w:r>
      <w:r w:rsidR="00775F8D"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bookmarkStart w:id="0" w:name="_Hlk51073274"/>
      <w:r w:rsidRPr="00FA2120">
        <w:rPr>
          <w:rFonts w:ascii="Calibri" w:hAnsi="Calibri" w:cs="Calibri"/>
          <w:i w:val="0"/>
          <w:sz w:val="22"/>
          <w:szCs w:val="22"/>
        </w:rPr>
        <w:t xml:space="preserve">za </w:t>
      </w:r>
      <w:r w:rsidR="00233993" w:rsidRPr="00FA2120">
        <w:rPr>
          <w:rFonts w:ascii="Calibri" w:hAnsi="Calibri" w:cs="Calibri"/>
          <w:i w:val="0"/>
          <w:sz w:val="22"/>
          <w:szCs w:val="22"/>
        </w:rPr>
        <w:t xml:space="preserve">nabavo </w:t>
      </w:r>
      <w:r w:rsidR="00FA2120">
        <w:rPr>
          <w:rFonts w:ascii="Calibri" w:hAnsi="Calibri" w:cs="Calibri"/>
          <w:i w:val="0"/>
          <w:sz w:val="22"/>
          <w:szCs w:val="22"/>
        </w:rPr>
        <w:t>˝Kemičnih proizvodov, laboratorijskega in medicinskega materiala za potrebe Univerze v Mariboru Medicinske fakultete in ostalih članic˝</w:t>
      </w:r>
      <w:r w:rsidR="00775F8D" w:rsidRPr="00FA2120">
        <w:rPr>
          <w:rFonts w:ascii="Calibri" w:hAnsi="Calibri" w:cs="Calibri"/>
          <w:i w:val="0"/>
          <w:sz w:val="22"/>
          <w:szCs w:val="22"/>
        </w:rPr>
        <w:t>, na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 portalu javnih naročil z dne</w:t>
      </w:r>
      <w:r w:rsidR="00FA2120">
        <w:rPr>
          <w:rFonts w:ascii="Calibri" w:hAnsi="Calibri" w:cs="Calibri"/>
          <w:i w:val="0"/>
          <w:sz w:val="22"/>
          <w:szCs w:val="22"/>
        </w:rPr>
        <w:t>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oznaka JN 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="00C04CEA" w:rsidRPr="00FA2120">
        <w:rPr>
          <w:rFonts w:ascii="Calibri" w:hAnsi="Calibri" w:cs="Calibri"/>
          <w:i w:val="0"/>
          <w:sz w:val="22"/>
          <w:szCs w:val="22"/>
        </w:rPr>
        <w:t xml:space="preserve"> </w:t>
      </w:r>
      <w:r w:rsidRPr="00FA2120">
        <w:rPr>
          <w:rFonts w:ascii="Calibri" w:hAnsi="Calibri" w:cs="Calibri"/>
          <w:i w:val="0"/>
          <w:sz w:val="22"/>
          <w:szCs w:val="22"/>
        </w:rPr>
        <w:t>in v Dodatku k Uradnemu listu EU, z dne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št. </w:t>
      </w:r>
      <w:bookmarkEnd w:id="0"/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>pridobi podatke iz uradnih evidenc državnih organov, organov lokalnih skupnosti in nosilcev javnega pooblastila za nas, kot ponudnika.</w:t>
      </w:r>
    </w:p>
    <w:p w14:paraId="30629D6E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523E433A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39A5DFBD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B851D12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CB8F2FD" w14:textId="77777777" w:rsidR="00FA6276" w:rsidRPr="005F0710" w:rsidRDefault="00FA6276" w:rsidP="007A38FA">
      <w:pPr>
        <w:ind w:left="35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4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7A38FA" w:rsidRPr="00FA2120" w14:paraId="380E1738" w14:textId="77777777" w:rsidTr="007A38FA"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14:paraId="4E4E9745" w14:textId="77777777" w:rsidR="007A38FA" w:rsidRPr="00FA2120" w:rsidRDefault="007A38FA" w:rsidP="00D676B1">
            <w:pPr>
              <w:pStyle w:val="Pripombabesedilo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FA2120">
              <w:rPr>
                <w:rFonts w:ascii="Calibri" w:hAnsi="Calibri" w:cs="Calibri"/>
                <w:i w:val="0"/>
                <w:sz w:val="22"/>
                <w:szCs w:val="22"/>
              </w:rPr>
              <w:t>lastnoročni ali elektronski podpis ponudnika</w:t>
            </w:r>
          </w:p>
        </w:tc>
      </w:tr>
    </w:tbl>
    <w:p w14:paraId="0F9DA16E" w14:textId="77777777" w:rsidR="00FA6276" w:rsidRPr="005F0710" w:rsidRDefault="00FA6276" w:rsidP="007A38FA">
      <w:pPr>
        <w:pStyle w:val="Pripombabesedilo"/>
        <w:ind w:left="3540"/>
        <w:rPr>
          <w:rFonts w:ascii="Arial" w:hAnsi="Arial" w:cs="Arial"/>
          <w:i w:val="0"/>
          <w:sz w:val="22"/>
          <w:szCs w:val="22"/>
        </w:rPr>
      </w:pPr>
    </w:p>
    <w:p w14:paraId="2D46A386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09FC05C1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247567D3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471CD1A9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37A4093A" w14:textId="77777777" w:rsidR="005120EC" w:rsidRDefault="005120EC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sectPr w:rsidR="005120EC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2D41C" w14:textId="77777777" w:rsidR="00FA600A" w:rsidRDefault="00FA600A">
      <w:r>
        <w:separator/>
      </w:r>
    </w:p>
  </w:endnote>
  <w:endnote w:type="continuationSeparator" w:id="0">
    <w:p w14:paraId="644687B7" w14:textId="77777777" w:rsidR="00FA600A" w:rsidRDefault="00FA6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0740E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B4E2A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4"/>
      <w:gridCol w:w="4498"/>
    </w:tblGrid>
    <w:tr w:rsidR="00370866" w:rsidRPr="00A1445A" w14:paraId="6F107DF3" w14:textId="77777777" w:rsidTr="00A1445A">
      <w:tc>
        <w:tcPr>
          <w:tcW w:w="4605" w:type="dxa"/>
          <w:shd w:val="clear" w:color="auto" w:fill="auto"/>
        </w:tcPr>
        <w:p w14:paraId="568CFCB3" w14:textId="364170EB" w:rsidR="005A785E" w:rsidRPr="00F32E6A" w:rsidRDefault="00FA2120" w:rsidP="00D45892">
          <w:pPr>
            <w:rPr>
              <w:rFonts w:ascii="Arial" w:hAnsi="Arial" w:cs="Arial"/>
              <w:noProof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t>302-02-KEMLAB/MF/2021</w:t>
          </w:r>
        </w:p>
      </w:tc>
      <w:tc>
        <w:tcPr>
          <w:tcW w:w="4605" w:type="dxa"/>
          <w:shd w:val="clear" w:color="auto" w:fill="auto"/>
        </w:tcPr>
        <w:p w14:paraId="79C754E3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66BCCC49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EE775" w14:textId="77777777" w:rsidR="00FA600A" w:rsidRDefault="00FA600A">
      <w:r>
        <w:separator/>
      </w:r>
    </w:p>
  </w:footnote>
  <w:footnote w:type="continuationSeparator" w:id="0">
    <w:p w14:paraId="0DA1E9FA" w14:textId="77777777" w:rsidR="00FA600A" w:rsidRDefault="00FA6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3CC5909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3C17701" w14:textId="26FBD3BA" w:rsidR="00370866" w:rsidRPr="00FA2120" w:rsidRDefault="00FA2120" w:rsidP="00A1445A">
          <w:pPr>
            <w:jc w:val="both"/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</w:pP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Obrazec št. </w:t>
          </w:r>
          <w:r w:rsidR="002021A4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7</w:t>
          </w: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 </w:t>
          </w:r>
          <w:r w:rsidR="00607006"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Pooblastilo ponudnika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FFF2EB0" w14:textId="77777777"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BAF0129" w14:textId="77777777" w:rsidR="00370866" w:rsidRPr="00A1445A" w:rsidRDefault="00370866" w:rsidP="0090677E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14:paraId="46826D2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18091A1" w14:textId="77777777"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C5F7B92" w14:textId="77777777"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6145EB7" w14:textId="77777777"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14A1F60B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2468B00E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79A6"/>
    <w:rsid w:val="001F6F0F"/>
    <w:rsid w:val="002021A4"/>
    <w:rsid w:val="0020233B"/>
    <w:rsid w:val="002203AB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C3708"/>
    <w:rsid w:val="002C5C7E"/>
    <w:rsid w:val="002D2B69"/>
    <w:rsid w:val="002D47B2"/>
    <w:rsid w:val="002D6A3C"/>
    <w:rsid w:val="002E1329"/>
    <w:rsid w:val="002E2FD3"/>
    <w:rsid w:val="002E6B63"/>
    <w:rsid w:val="002F0041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B4E2A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B6194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BFC"/>
    <w:rsid w:val="00D579F3"/>
    <w:rsid w:val="00D63BF2"/>
    <w:rsid w:val="00D65E39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C6E72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92D1D"/>
    <w:rsid w:val="00F94B26"/>
    <w:rsid w:val="00FA2120"/>
    <w:rsid w:val="00FA340B"/>
    <w:rsid w:val="00FA493D"/>
    <w:rsid w:val="00FA600A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4BFA3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947E0E-D600-403A-A979-BE75C5B2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Romana Grajner</cp:lastModifiedBy>
  <cp:revision>3</cp:revision>
  <cp:lastPrinted>2020-07-16T09:54:00Z</cp:lastPrinted>
  <dcterms:created xsi:type="dcterms:W3CDTF">2021-02-24T07:13:00Z</dcterms:created>
  <dcterms:modified xsi:type="dcterms:W3CDTF">2021-02-24T07:13:00Z</dcterms:modified>
</cp:coreProperties>
</file>